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06" w:rsidRDefault="00A61F06" w:rsidP="00782F58">
      <w:pPr>
        <w:spacing w:after="0" w:line="240" w:lineRule="auto"/>
        <w:jc w:val="right"/>
      </w:pPr>
      <w:r>
        <w:t>Приложение № 20</w:t>
      </w:r>
    </w:p>
    <w:p w:rsidR="00A61F06" w:rsidRDefault="00A61F06" w:rsidP="00782F58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A61F06" w:rsidRDefault="00A61F06" w:rsidP="00782F58">
      <w:pPr>
        <w:spacing w:after="0" w:line="240" w:lineRule="auto"/>
        <w:jc w:val="right"/>
      </w:pPr>
      <w:r>
        <w:t>27 декабря 2024г. № 239</w:t>
      </w:r>
    </w:p>
    <w:p w:rsidR="00A61F06" w:rsidRDefault="00A61F06" w:rsidP="00782F58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A61F06" w:rsidRDefault="00A61F06" w:rsidP="00782F58">
      <w:pPr>
        <w:jc w:val="center"/>
      </w:pPr>
      <w:r>
        <w:t>с. Большая Тарель, ул. Пуляевского,12 напротив клуба</w:t>
      </w:r>
    </w:p>
    <w:p w:rsidR="00A61F06" w:rsidRDefault="00A61F06">
      <w:r w:rsidRPr="00A82B35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49.5pt;height:434.25pt;visibility:visible">
            <v:imagedata r:id="rId4" o:title=""/>
          </v:shape>
        </w:pict>
      </w:r>
    </w:p>
    <w:p w:rsidR="00A61F06" w:rsidRDefault="00A61F06" w:rsidP="00886DDA"/>
    <w:p w:rsidR="00A61F06" w:rsidRPr="00886DDA" w:rsidRDefault="00A61F06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16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A61F06" w:rsidRPr="00E95F00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7F376A" w:rsidRDefault="00A61F06" w:rsidP="00C37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E95F00" w:rsidRDefault="00A61F06" w:rsidP="00C371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F00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1F06" w:rsidRPr="00E95F00" w:rsidRDefault="00A61F06" w:rsidP="00C371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F00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A61F06" w:rsidRPr="00E95F00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E95F00" w:rsidRDefault="00A61F06" w:rsidP="00482B03">
            <w:bookmarkStart w:id="0" w:name="_GoBack"/>
            <w:bookmarkEnd w:id="0"/>
            <w:r w:rsidRPr="00E95F00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E95F00" w:rsidRDefault="00A61F06" w:rsidP="00482B03">
            <w:r w:rsidRPr="00E95F00">
              <w:t>547788.2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1F06" w:rsidRPr="00E95F00" w:rsidRDefault="00A61F06" w:rsidP="00482B03">
            <w:r w:rsidRPr="00E95F00">
              <w:t>4288888.7</w:t>
            </w:r>
          </w:p>
        </w:tc>
      </w:tr>
      <w:tr w:rsidR="00A61F06" w:rsidRPr="00E95F00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E95F00" w:rsidRDefault="00A61F06" w:rsidP="00482B03">
            <w:r w:rsidRPr="00E95F00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E95F00" w:rsidRDefault="00A61F06" w:rsidP="00482B03">
            <w:r w:rsidRPr="00E95F00">
              <w:t>547789.7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1F06" w:rsidRPr="00E95F00" w:rsidRDefault="00A61F06" w:rsidP="00482B03">
            <w:r w:rsidRPr="00E95F00">
              <w:t>4288887.3</w:t>
            </w:r>
          </w:p>
        </w:tc>
      </w:tr>
      <w:tr w:rsidR="00A61F06" w:rsidRPr="00E95F00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E95F00" w:rsidRDefault="00A61F06" w:rsidP="00482B03">
            <w:r w:rsidRPr="00E95F00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E95F00" w:rsidRDefault="00A61F06" w:rsidP="00482B03">
            <w:r w:rsidRPr="00E95F00">
              <w:t>547791.7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1F06" w:rsidRPr="00E95F00" w:rsidRDefault="00A61F06" w:rsidP="00482B03">
            <w:r w:rsidRPr="00E95F00">
              <w:t>4288889.5</w:t>
            </w:r>
          </w:p>
        </w:tc>
      </w:tr>
      <w:tr w:rsidR="00A61F06" w:rsidRPr="00E95F00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E95F00" w:rsidRDefault="00A61F06" w:rsidP="00482B03">
            <w:r w:rsidRPr="00E95F00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06" w:rsidRPr="00E95F00" w:rsidRDefault="00A61F06" w:rsidP="00482B03">
            <w:r w:rsidRPr="00E95F00">
              <w:t>547790.3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1F06" w:rsidRPr="00E95F00" w:rsidRDefault="00A61F06" w:rsidP="00482B03">
            <w:r w:rsidRPr="00E95F00">
              <w:t>4288890.9</w:t>
            </w:r>
          </w:p>
        </w:tc>
      </w:tr>
    </w:tbl>
    <w:p w:rsidR="00A61F06" w:rsidRPr="00431D01" w:rsidRDefault="00A61F06" w:rsidP="00886DDA">
      <w:pPr>
        <w:rPr>
          <w:i/>
        </w:rPr>
      </w:pPr>
    </w:p>
    <w:sectPr w:rsidR="00A61F06" w:rsidRPr="00431D01" w:rsidSect="00DB0347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1532A0"/>
    <w:rsid w:val="00233223"/>
    <w:rsid w:val="002904AC"/>
    <w:rsid w:val="002C1750"/>
    <w:rsid w:val="002D7B06"/>
    <w:rsid w:val="00305D54"/>
    <w:rsid w:val="003441AC"/>
    <w:rsid w:val="003467DB"/>
    <w:rsid w:val="0037324A"/>
    <w:rsid w:val="00374EC3"/>
    <w:rsid w:val="003918F0"/>
    <w:rsid w:val="003933B4"/>
    <w:rsid w:val="003A6753"/>
    <w:rsid w:val="00431D01"/>
    <w:rsid w:val="00432685"/>
    <w:rsid w:val="00482B03"/>
    <w:rsid w:val="00584D40"/>
    <w:rsid w:val="00602C3F"/>
    <w:rsid w:val="006428DF"/>
    <w:rsid w:val="00660DCF"/>
    <w:rsid w:val="006D582E"/>
    <w:rsid w:val="0071239F"/>
    <w:rsid w:val="00745F84"/>
    <w:rsid w:val="00782F58"/>
    <w:rsid w:val="00787397"/>
    <w:rsid w:val="007D7300"/>
    <w:rsid w:val="007F376A"/>
    <w:rsid w:val="0083393F"/>
    <w:rsid w:val="0086247E"/>
    <w:rsid w:val="00886DDA"/>
    <w:rsid w:val="008D3E58"/>
    <w:rsid w:val="009005C9"/>
    <w:rsid w:val="00944E4A"/>
    <w:rsid w:val="0098605B"/>
    <w:rsid w:val="00A61F06"/>
    <w:rsid w:val="00A82B35"/>
    <w:rsid w:val="00AE75C3"/>
    <w:rsid w:val="00B94FBB"/>
    <w:rsid w:val="00C37135"/>
    <w:rsid w:val="00C71FC2"/>
    <w:rsid w:val="00DB0347"/>
    <w:rsid w:val="00DB7042"/>
    <w:rsid w:val="00E43858"/>
    <w:rsid w:val="00E95F00"/>
    <w:rsid w:val="00EB5ED2"/>
    <w:rsid w:val="00F652D3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E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53</Words>
  <Characters>307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2025-01-17T02:48:00Z</cp:lastPrinted>
  <dcterms:created xsi:type="dcterms:W3CDTF">2025-01-15T03:30:00Z</dcterms:created>
  <dcterms:modified xsi:type="dcterms:W3CDTF">2025-01-17T02:48:00Z</dcterms:modified>
</cp:coreProperties>
</file>